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8609A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  <w:proofErr w:type="gramStart"/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>о  Международном</w:t>
      </w:r>
      <w:proofErr w:type="gramEnd"/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конкурсе  рисунка и декоративно-прикладного творчества</w:t>
      </w:r>
      <w:r w:rsidR="00347B71">
        <w:rPr>
          <w:rFonts w:ascii="Times New Roman" w:hAnsi="Times New Roman"/>
          <w:b/>
          <w:sz w:val="28"/>
          <w:szCs w:val="28"/>
          <w:lang w:val="ru-RU" w:eastAsia="ru-RU"/>
        </w:rPr>
        <w:t xml:space="preserve"> «</w:t>
      </w:r>
      <w:r w:rsidR="00CD5092">
        <w:rPr>
          <w:rFonts w:ascii="Times New Roman" w:hAnsi="Times New Roman"/>
          <w:b/>
          <w:sz w:val="28"/>
          <w:szCs w:val="28"/>
          <w:lang w:val="ru-RU" w:eastAsia="ru-RU"/>
        </w:rPr>
        <w:t>Я творю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1E4EEC6F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54D114CC" w14:textId="77777777" w:rsidR="00D4402D" w:rsidRPr="001E1BF0" w:rsidRDefault="00D4402D" w:rsidP="00D4402D">
      <w:pPr>
        <w:pStyle w:val="1"/>
        <w:numPr>
          <w:ilvl w:val="0"/>
          <w:numId w:val="10"/>
        </w:numPr>
        <w:shd w:val="clear" w:color="auto" w:fill="FFFFFF"/>
        <w:spacing w:after="150" w:line="343" w:lineRule="atLeast"/>
        <w:ind w:left="284" w:hanging="284"/>
        <w:jc w:val="both"/>
        <w:textAlignment w:val="top"/>
        <w:rPr>
          <w:color w:val="000000"/>
          <w:lang w:eastAsia="ru-RU"/>
        </w:rPr>
      </w:pPr>
      <w:r w:rsidRPr="001E1BF0">
        <w:rPr>
          <w:b/>
          <w:bCs/>
          <w:color w:val="000000"/>
          <w:lang w:eastAsia="ru-RU"/>
        </w:rPr>
        <w:t>ОБЩЕЕ ПОЛОЖЕНИЕ</w:t>
      </w:r>
    </w:p>
    <w:p w14:paraId="7417B1F8" w14:textId="77777777" w:rsidR="00C04BC4" w:rsidRPr="001E1BF0" w:rsidRDefault="00D4402D" w:rsidP="00FA5303">
      <w:pPr>
        <w:numPr>
          <w:ilvl w:val="1"/>
          <w:numId w:val="10"/>
        </w:numPr>
        <w:shd w:val="clear" w:color="auto" w:fill="FFFFFF"/>
        <w:spacing w:after="0" w:line="240" w:lineRule="auto"/>
        <w:ind w:left="0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color w:val="000000"/>
          <w:sz w:val="24"/>
          <w:szCs w:val="24"/>
          <w:lang w:val="ru-RU" w:eastAsia="ru-RU"/>
        </w:rPr>
        <w:t>Настоящее Положение определяет условия организации и проведения Международного конкурса рисунка и декоративно-прикладного творчества «</w:t>
      </w:r>
      <w:r w:rsidR="00CD5092">
        <w:rPr>
          <w:rFonts w:ascii="Times New Roman" w:hAnsi="Times New Roman"/>
          <w:color w:val="000000"/>
          <w:sz w:val="24"/>
          <w:szCs w:val="24"/>
          <w:lang w:val="ru-RU" w:eastAsia="ru-RU"/>
        </w:rPr>
        <w:t>Я творю</w:t>
      </w:r>
      <w:r w:rsidRPr="001E1BF0">
        <w:rPr>
          <w:rFonts w:ascii="Times New Roman" w:hAnsi="Times New Roman"/>
          <w:color w:val="000000"/>
          <w:sz w:val="24"/>
          <w:szCs w:val="24"/>
          <w:lang w:val="ru-RU" w:eastAsia="ru-RU"/>
        </w:rPr>
        <w:t>».</w:t>
      </w:r>
    </w:p>
    <w:p w14:paraId="4C136B75" w14:textId="77777777" w:rsidR="00D4402D" w:rsidRPr="001E1BF0" w:rsidRDefault="00D4402D" w:rsidP="00FA5303">
      <w:pPr>
        <w:numPr>
          <w:ilvl w:val="1"/>
          <w:numId w:val="10"/>
        </w:numPr>
        <w:shd w:val="clear" w:color="auto" w:fill="FFFFFF"/>
        <w:spacing w:after="0" w:line="240" w:lineRule="auto"/>
        <w:ind w:left="0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Организатором конкурсов является Международный инновационный центр «Perspektivaplus», г. Теплице, Чехия </w:t>
      </w:r>
      <w:proofErr w:type="gramStart"/>
      <w:r w:rsidRPr="001E1BF0">
        <w:rPr>
          <w:rFonts w:ascii="Times New Roman" w:hAnsi="Times New Roman"/>
          <w:color w:val="000000"/>
          <w:sz w:val="24"/>
          <w:szCs w:val="24"/>
          <w:lang w:val="ru-RU" w:eastAsia="ru-RU"/>
        </w:rPr>
        <w:t>( Masarykova</w:t>
      </w:r>
      <w:proofErr w:type="gramEnd"/>
      <w:r w:rsidR="00D364F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1E1BF0">
        <w:rPr>
          <w:rFonts w:ascii="Times New Roman" w:hAnsi="Times New Roman"/>
          <w:color w:val="000000"/>
          <w:sz w:val="24"/>
          <w:szCs w:val="24"/>
          <w:lang w:val="ru-RU" w:eastAsia="ru-RU"/>
        </w:rPr>
        <w:t>třída 668/29).</w:t>
      </w:r>
    </w:p>
    <w:p w14:paraId="200E44CB" w14:textId="77777777" w:rsidR="00D4402D" w:rsidRPr="001E1BF0" w:rsidRDefault="00D4402D" w:rsidP="00FA5303">
      <w:pPr>
        <w:spacing w:after="0" w:line="273" w:lineRule="exact"/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</w:pPr>
      <w:r w:rsidRPr="001E1BF0"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  <w:t>По всем вопросам обращаться:</w:t>
      </w:r>
    </w:p>
    <w:p w14:paraId="5E71D8B1" w14:textId="77777777" w:rsidR="00D4402D" w:rsidRPr="001E1BF0" w:rsidRDefault="00D4402D" w:rsidP="00FA5303">
      <w:pPr>
        <w:numPr>
          <w:ilvl w:val="0"/>
          <w:numId w:val="11"/>
        </w:numPr>
        <w:spacing w:after="0" w:line="273" w:lineRule="exact"/>
        <w:ind w:left="0"/>
        <w:contextualSpacing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Электронная почта: </w:t>
      </w:r>
      <w:hyperlink r:id="rId6" w:history="1"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perspektiva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.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1969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@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gmail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.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com</w:t>
        </w:r>
      </w:hyperlink>
    </w:p>
    <w:p w14:paraId="5092D9F0" w14:textId="77777777" w:rsidR="00D4402D" w:rsidRPr="001E1BF0" w:rsidRDefault="00D4402D" w:rsidP="00FA5303">
      <w:pPr>
        <w:numPr>
          <w:ilvl w:val="0"/>
          <w:numId w:val="11"/>
        </w:numPr>
        <w:spacing w:after="0" w:line="273" w:lineRule="exact"/>
        <w:ind w:left="0"/>
        <w:contextualSpacing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b/>
          <w:i/>
          <w:sz w:val="24"/>
          <w:szCs w:val="24"/>
          <w:lang w:val="ru-RU" w:eastAsia="ru-RU"/>
        </w:rPr>
        <w:t>WhatsApp +79617956392</w:t>
      </w:r>
    </w:p>
    <w:p w14:paraId="2CBFABA6" w14:textId="77777777" w:rsidR="00D4402D" w:rsidRPr="001E1BF0" w:rsidRDefault="00D4402D" w:rsidP="00FA5303">
      <w:pPr>
        <w:numPr>
          <w:ilvl w:val="0"/>
          <w:numId w:val="11"/>
        </w:numPr>
        <w:shd w:val="clear" w:color="auto" w:fill="FFFFFF"/>
        <w:spacing w:after="0" w:line="343" w:lineRule="atLeast"/>
        <w:ind w:left="0"/>
        <w:contextualSpacing/>
        <w:jc w:val="both"/>
        <w:textAlignment w:val="top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b/>
          <w:i/>
          <w:sz w:val="24"/>
          <w:szCs w:val="24"/>
          <w:lang w:eastAsia="ru-RU"/>
        </w:rPr>
        <w:t>Viber</w:t>
      </w:r>
      <w:r w:rsidRPr="001E1BF0">
        <w:rPr>
          <w:rFonts w:ascii="Times New Roman" w:hAnsi="Times New Roman"/>
          <w:b/>
          <w:i/>
          <w:sz w:val="24"/>
          <w:szCs w:val="24"/>
          <w:lang w:val="ru-RU" w:eastAsia="ru-RU"/>
        </w:rPr>
        <w:t>+79617956392</w:t>
      </w:r>
    </w:p>
    <w:p w14:paraId="5028C284" w14:textId="77777777" w:rsidR="00D4402D" w:rsidRPr="001E1BF0" w:rsidRDefault="00D4402D" w:rsidP="00FA5303">
      <w:pPr>
        <w:shd w:val="clear" w:color="auto" w:fill="FFFFFF"/>
        <w:spacing w:after="0" w:line="343" w:lineRule="atLeast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b/>
          <w:i/>
          <w:sz w:val="24"/>
          <w:szCs w:val="24"/>
          <w:lang w:val="ru-RU" w:eastAsia="ru-RU"/>
        </w:rPr>
        <w:t>Сайт http://perspektiva-plus.pro/index.php/konkursy</w:t>
      </w:r>
    </w:p>
    <w:p w14:paraId="46BB192B" w14:textId="77777777" w:rsidR="00D4402D" w:rsidRPr="001E1BF0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2. ЦЕЛИ И ЗАДАЧИ КОНКУРСА</w:t>
      </w:r>
    </w:p>
    <w:p w14:paraId="12C170F3" w14:textId="77777777" w:rsidR="00D4402D" w:rsidRPr="001E1BF0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</w:p>
    <w:p w14:paraId="2216C417" w14:textId="77777777" w:rsidR="00D4402D" w:rsidRPr="001E1BF0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2.1 Развитие творческого потенциала детей дошкольного, младшего и среднего школьного возраста, студентов, педагогов, воспитателей и т. д.</w:t>
      </w:r>
    </w:p>
    <w:p w14:paraId="5E6D6777" w14:textId="77777777" w:rsidR="00D4402D" w:rsidRPr="001E1BF0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2.2 Развитие фантазии и художественного мастерства художников.</w:t>
      </w:r>
    </w:p>
    <w:p w14:paraId="26273A84" w14:textId="77777777" w:rsidR="00373B1F" w:rsidRPr="001E1BF0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2.3 Реализация творческих проектов на предложенную тематику.</w:t>
      </w:r>
    </w:p>
    <w:p w14:paraId="49FC9E36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</w:p>
    <w:p w14:paraId="7B4E69A9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Темы конкурса:</w:t>
      </w:r>
    </w:p>
    <w:p w14:paraId="0A3875C1" w14:textId="77777777" w:rsidR="00373B1F" w:rsidRPr="001E1BF0" w:rsidRDefault="00466DAE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1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 Природа родного края.</w:t>
      </w:r>
    </w:p>
    <w:p w14:paraId="330A1C3F" w14:textId="77777777" w:rsidR="00373B1F" w:rsidRPr="001E1BF0" w:rsidRDefault="00466DAE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2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 Мое хобби.</w:t>
      </w:r>
    </w:p>
    <w:p w14:paraId="25EA5A08" w14:textId="77777777" w:rsidR="00373B1F" w:rsidRPr="001E1BF0" w:rsidRDefault="00466DAE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3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 Сказки народов мира.</w:t>
      </w:r>
    </w:p>
    <w:p w14:paraId="2A8CA0C7" w14:textId="77777777" w:rsidR="00373B1F" w:rsidRPr="001E1BF0" w:rsidRDefault="00466DAE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4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. </w:t>
      </w:r>
      <w:r w:rsidR="00663856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Зимние узоры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</w:t>
      </w:r>
    </w:p>
    <w:p w14:paraId="7000AAC9" w14:textId="77777777" w:rsidR="00373B1F" w:rsidRDefault="00466DAE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5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 Экология.</w:t>
      </w:r>
    </w:p>
    <w:p w14:paraId="64A4DF92" w14:textId="77777777" w:rsidR="00FA5303" w:rsidRPr="001E1BF0" w:rsidRDefault="00FA5303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6. Компьютерная графика.</w:t>
      </w:r>
    </w:p>
    <w:p w14:paraId="2421DC4D" w14:textId="77777777" w:rsidR="00373B1F" w:rsidRPr="001E1BF0" w:rsidRDefault="00FA5303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7</w:t>
      </w:r>
      <w:r w:rsidR="00373B1F" w:rsidRPr="001E1BF0"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>. Ваш вариант.</w:t>
      </w:r>
    </w:p>
    <w:p w14:paraId="420D3DE7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</w:p>
    <w:p w14:paraId="110CAF25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Конкурс проводится </w:t>
      </w:r>
      <w:r w:rsidRPr="001E1BF0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по следующим номинациям</w:t>
      </w: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2EA7EB52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1.рисунок;</w:t>
      </w:r>
    </w:p>
    <w:p w14:paraId="7AFB6A33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2. компьютерный рисунок; </w:t>
      </w:r>
    </w:p>
    <w:p w14:paraId="1A261653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3. глиняная игрушка;</w:t>
      </w:r>
    </w:p>
    <w:p w14:paraId="423321EE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4.поделки;</w:t>
      </w:r>
    </w:p>
    <w:p w14:paraId="3EA96EA5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5. ваш вариант.</w:t>
      </w:r>
    </w:p>
    <w:p w14:paraId="050678DA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В конкурсе могут принять </w:t>
      </w:r>
      <w:proofErr w:type="gramStart"/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участие </w:t>
      </w:r>
      <w:r w:rsidR="00111A6F"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все</w:t>
      </w:r>
      <w:proofErr w:type="gramEnd"/>
      <w:r w:rsidR="00111A6F"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желающие. Возраст не имеет значения.</w:t>
      </w:r>
    </w:p>
    <w:p w14:paraId="6456EC8E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На конкурс принимаются рисунки </w:t>
      </w:r>
    </w:p>
    <w:p w14:paraId="75BDE79D" w14:textId="77777777" w:rsidR="007109FC" w:rsidRPr="00373B1F" w:rsidRDefault="007109FC" w:rsidP="00710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Прием работ 1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этапа: с 1</w:t>
      </w:r>
      <w:r w:rsidRPr="0062419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D5092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 w:rsidR="00106CC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 </w:t>
      </w:r>
      <w:r w:rsidR="00CD5092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31 </w:t>
      </w:r>
      <w:proofErr w:type="gramStart"/>
      <w:r w:rsidR="00CD5092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 w:rsidR="00341D6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71716E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106CCC">
        <w:rPr>
          <w:rFonts w:ascii="Times New Roman" w:eastAsia="Calibri" w:hAnsi="Times New Roman"/>
          <w:color w:val="000000"/>
          <w:sz w:val="24"/>
          <w:szCs w:val="24"/>
          <w:lang w:val="ru-RU"/>
        </w:rPr>
        <w:t>2021</w:t>
      </w:r>
      <w:proofErr w:type="gramEnd"/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</w:p>
    <w:p w14:paraId="116B5EAF" w14:textId="77777777" w:rsidR="007109FC" w:rsidRPr="00373B1F" w:rsidRDefault="007109FC" w:rsidP="00710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Оценка работ 1 этапа: с 1 по </w:t>
      </w:r>
      <w:r w:rsidR="00663856">
        <w:rPr>
          <w:rFonts w:ascii="Times New Roman" w:eastAsia="Calibri" w:hAnsi="Times New Roman"/>
          <w:color w:val="000000"/>
          <w:sz w:val="24"/>
          <w:szCs w:val="24"/>
          <w:lang w:val="ru-RU"/>
        </w:rPr>
        <w:t>15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CD5092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341D6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3A608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</w:t>
      </w:r>
      <w:proofErr w:type="gramEnd"/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  <w:r w:rsidR="00DD40B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(Сроки корректируются)</w:t>
      </w:r>
    </w:p>
    <w:p w14:paraId="5F1C21BC" w14:textId="77777777" w:rsidR="007109FC" w:rsidRPr="00373B1F" w:rsidRDefault="007109FC" w:rsidP="00710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бъявление итогов конкурса: с </w:t>
      </w:r>
      <w:r w:rsidR="00663856">
        <w:rPr>
          <w:rFonts w:ascii="Times New Roman" w:eastAsia="Calibri" w:hAnsi="Times New Roman"/>
          <w:color w:val="000000"/>
          <w:sz w:val="24"/>
          <w:szCs w:val="24"/>
          <w:lang w:val="ru-RU"/>
        </w:rPr>
        <w:t>15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D5092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3A608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года.</w:t>
      </w:r>
    </w:p>
    <w:p w14:paraId="5547120C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Требования к работам (рисунки принимаются в виде фотографий):</w:t>
      </w:r>
    </w:p>
    <w:p w14:paraId="228C2DA7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1. Изображения принимаются в форматах .jpg, .gif, .png.</w:t>
      </w:r>
    </w:p>
    <w:p w14:paraId="76C02A98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2. "Вес" изображения не должен превышать 200 кб. </w:t>
      </w:r>
    </w:p>
    <w:p w14:paraId="452EFBA2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3. Фотографии должны быть качественными, четкими.</w:t>
      </w:r>
    </w:p>
    <w:p w14:paraId="36785DC7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4. Запрещается обрабатывать фотографии в фотошопе или другом графическом редакторе.</w:t>
      </w:r>
    </w:p>
    <w:p w14:paraId="42B272A9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5. Размер фотографии НЕ должен быть меньше 500 пикселей по ширине и меньше 400 пикселей по высоте.</w:t>
      </w:r>
    </w:p>
    <w:p w14:paraId="52E58F4A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6. Содержание работы должно соответствовать тематике конкурса.</w:t>
      </w:r>
    </w:p>
    <w:p w14:paraId="4BB6F82D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конкурс рисунка» по адресу: </w:t>
      </w:r>
      <w:hyperlink r:id="rId7" w:history="1"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perspektiva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.</w:t>
        </w:r>
        <w:r w:rsidR="00CE17CD" w:rsidRPr="00CE17CD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1969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@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gmail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val="ru-RU" w:eastAsia="ru-RU"/>
          </w:rPr>
          <w:t>.</w:t>
        </w:r>
        <w:r w:rsidR="00CE17CD" w:rsidRPr="00762E5E">
          <w:rPr>
            <w:rStyle w:val="a3"/>
            <w:rFonts w:ascii="Times New Roman" w:hAnsi="Times New Roman"/>
            <w:sz w:val="24"/>
            <w:szCs w:val="24"/>
            <w:lang w:eastAsia="ru-RU"/>
          </w:rPr>
          <w:t>com</w:t>
        </w:r>
      </w:hyperlink>
    </w:p>
    <w:p w14:paraId="455BBE93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6BAADA47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lastRenderedPageBreak/>
        <w:t>1. заявкой на каждого автора (приложение 1);</w:t>
      </w:r>
    </w:p>
    <w:p w14:paraId="1484BD92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4369538B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3AB6DC9B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Полученные работы не возвращаются и не рецензируются. Работы, отправленные</w:t>
      </w:r>
    </w:p>
    <w:p w14:paraId="1439E95F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позже указанной даты, в конкурсе не участвуют. Форма представления работы</w:t>
      </w:r>
    </w:p>
    <w:p w14:paraId="0CBAAACC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определяется ее характером.</w:t>
      </w:r>
    </w:p>
    <w:p w14:paraId="7036F9F2" w14:textId="77777777" w:rsidR="00373B1F" w:rsidRPr="001E1BF0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Победители будут награждены дипломами победителей, остальные получат дипломы лауреатов и участников.</w:t>
      </w:r>
    </w:p>
    <w:p w14:paraId="081FAEB4" w14:textId="77777777" w:rsidR="00FE2A85" w:rsidRPr="001E1BF0" w:rsidRDefault="00637C8C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Уважаемые конкурсанты, есть возможность ваши работы разместить в электронном сборнике. Цены за одну работу приведены в таблице.</w:t>
      </w:r>
    </w:p>
    <w:p w14:paraId="427DF78C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Оценка конкурсных материалов</w:t>
      </w:r>
    </w:p>
    <w:p w14:paraId="758E8CA0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78B5BD00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Работы оцениваются жюри конкурса. Председатель </w:t>
      </w:r>
      <w:proofErr w:type="gramStart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жюри:  Дугарджав</w:t>
      </w:r>
      <w:proofErr w:type="gramEnd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6F2091F9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Градация оценок:</w:t>
      </w:r>
    </w:p>
    <w:p w14:paraId="4F8CE9BA" w14:textId="77777777" w:rsidR="00CE17CD" w:rsidRPr="00CE17CD" w:rsidRDefault="00CE17CD" w:rsidP="00CE17CD">
      <w:pPr>
        <w:numPr>
          <w:ilvl w:val="0"/>
          <w:numId w:val="5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победители (1, 2, 3 место),</w:t>
      </w:r>
    </w:p>
    <w:p w14:paraId="6BEF708A" w14:textId="77777777" w:rsidR="00CE17CD" w:rsidRPr="00CE17CD" w:rsidRDefault="00CE17CD" w:rsidP="00CE17CD">
      <w:pPr>
        <w:numPr>
          <w:ilvl w:val="0"/>
          <w:numId w:val="5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лауреаты,</w:t>
      </w:r>
    </w:p>
    <w:p w14:paraId="5BBD5485" w14:textId="77777777" w:rsidR="00CE17CD" w:rsidRPr="00CE17CD" w:rsidRDefault="00CE17CD" w:rsidP="00CE17CD">
      <w:pPr>
        <w:numPr>
          <w:ilvl w:val="0"/>
          <w:numId w:val="5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участники.</w:t>
      </w:r>
    </w:p>
    <w:p w14:paraId="09604BDC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Все участники получают по своему выбору:</w:t>
      </w:r>
    </w:p>
    <w:p w14:paraId="4E4AECB8" w14:textId="77777777" w:rsidR="00CE17CD" w:rsidRPr="00CE17CD" w:rsidRDefault="00CE17CD" w:rsidP="00CE17CD">
      <w:pPr>
        <w:numPr>
          <w:ilvl w:val="0"/>
          <w:numId w:val="6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медаль с удостоверением плюс диплом,</w:t>
      </w:r>
    </w:p>
    <w:p w14:paraId="2B6838B8" w14:textId="77777777" w:rsidR="00CE17CD" w:rsidRPr="00CE17CD" w:rsidRDefault="00CE17CD" w:rsidP="00CE17CD">
      <w:pPr>
        <w:numPr>
          <w:ilvl w:val="0"/>
          <w:numId w:val="6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только медаль с удостоверением,</w:t>
      </w:r>
    </w:p>
    <w:p w14:paraId="5854B792" w14:textId="77777777" w:rsidR="00CE17CD" w:rsidRPr="00CE17CD" w:rsidRDefault="00CE17CD" w:rsidP="00CE17CD">
      <w:pPr>
        <w:numPr>
          <w:ilvl w:val="0"/>
          <w:numId w:val="6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только диплом,</w:t>
      </w:r>
    </w:p>
    <w:p w14:paraId="451335E1" w14:textId="77777777" w:rsidR="00CE17CD" w:rsidRPr="00CE17CD" w:rsidRDefault="00CE17CD" w:rsidP="00CE17CD">
      <w:pPr>
        <w:numPr>
          <w:ilvl w:val="0"/>
          <w:numId w:val="6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статуэтку с гравировкой.</w:t>
      </w:r>
    </w:p>
    <w:p w14:paraId="0D06CA6A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Награды (медали, дипломы) выдаются за каждую работу, участвующую в конкурсе.</w:t>
      </w:r>
    </w:p>
    <w:p w14:paraId="588FF788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Дипломы содержат:</w:t>
      </w:r>
    </w:p>
    <w:p w14:paraId="261810FF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 участника (участников);</w:t>
      </w:r>
    </w:p>
    <w:p w14:paraId="0450D265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коллектива (если есть);</w:t>
      </w:r>
    </w:p>
    <w:p w14:paraId="2BA4124F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05F1B38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BA407DC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имя, отчество руководителя (если есть);</w:t>
      </w:r>
    </w:p>
    <w:p w14:paraId="0ECE7EEE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результат участия в конкурсе: победитель (1, 2, 3 место), </w:t>
      </w:r>
      <w:proofErr w:type="gramStart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лауреат,   </w:t>
      </w:r>
      <w:proofErr w:type="gramEnd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участник;</w:t>
      </w:r>
    </w:p>
    <w:p w14:paraId="22E83B9E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наименование номинации, в которой принято участие;</w:t>
      </w:r>
    </w:p>
    <w:p w14:paraId="4243D6FE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работы;</w:t>
      </w:r>
    </w:p>
    <w:p w14:paraId="3F9BA9C3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51CC6F5C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подпись Председателя жюри;</w:t>
      </w:r>
    </w:p>
    <w:p w14:paraId="2AD90E3D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печать (штамп) конкурса;</w:t>
      </w:r>
    </w:p>
    <w:p w14:paraId="640410A0" w14:textId="77777777" w:rsidR="00CE17CD" w:rsidRPr="00CE17CD" w:rsidRDefault="00CE17CD" w:rsidP="00CE17CD">
      <w:pPr>
        <w:numPr>
          <w:ilvl w:val="0"/>
          <w:numId w:val="7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диплома.</w:t>
      </w:r>
    </w:p>
    <w:p w14:paraId="0AFEBB7F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Медаль содержит:</w:t>
      </w:r>
    </w:p>
    <w:p w14:paraId="696BA3CB" w14:textId="77777777" w:rsidR="00CE17CD" w:rsidRPr="00CE17CD" w:rsidRDefault="0071716E" w:rsidP="00CE17CD">
      <w:pPr>
        <w:numPr>
          <w:ilvl w:val="0"/>
          <w:numId w:val="8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конкурса;</w:t>
      </w:r>
    </w:p>
    <w:p w14:paraId="61778679" w14:textId="77777777" w:rsidR="00CE17CD" w:rsidRPr="00CE17CD" w:rsidRDefault="00CE17CD" w:rsidP="00CE17CD">
      <w:pPr>
        <w:numPr>
          <w:ilvl w:val="0"/>
          <w:numId w:val="8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результат участия в конкурсе: победитель (1, 2, 3 место), </w:t>
      </w:r>
      <w:proofErr w:type="gramStart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лауреат,   </w:t>
      </w:r>
      <w:proofErr w:type="gramEnd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участник;</w:t>
      </w:r>
    </w:p>
    <w:p w14:paraId="416EC718" w14:textId="77777777" w:rsidR="00CE17CD" w:rsidRPr="00CE17CD" w:rsidRDefault="00CE17CD" w:rsidP="00CE17CD">
      <w:pPr>
        <w:numPr>
          <w:ilvl w:val="0"/>
          <w:numId w:val="8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51D8B637" w14:textId="77777777" w:rsidR="00CE17CD" w:rsidRPr="00CE17CD" w:rsidRDefault="00CE17CD" w:rsidP="00CE17CD">
      <w:pPr>
        <w:numPr>
          <w:ilvl w:val="0"/>
          <w:numId w:val="8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медали.</w:t>
      </w:r>
    </w:p>
    <w:p w14:paraId="01D3354D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Удостоверение для медали содержит:</w:t>
      </w:r>
    </w:p>
    <w:p w14:paraId="1EB06BDE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 участника (участников);</w:t>
      </w:r>
    </w:p>
    <w:p w14:paraId="7126F386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коллектива (если есть);</w:t>
      </w:r>
    </w:p>
    <w:p w14:paraId="7E593E48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0B751DB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53CC2895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фамилию, имя, отчество руководителя (если есть);</w:t>
      </w:r>
    </w:p>
    <w:p w14:paraId="5A3DB6CA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результат участия в конкурсе: победитель (1, 2, 3 место), </w:t>
      </w:r>
      <w:proofErr w:type="gramStart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лауреат,   </w:t>
      </w:r>
      <w:proofErr w:type="gramEnd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участник;</w:t>
      </w:r>
    </w:p>
    <w:p w14:paraId="0C9A5B59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наименование номинации, в которой принято участие;</w:t>
      </w:r>
    </w:p>
    <w:p w14:paraId="18AF1165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название работы;</w:t>
      </w:r>
    </w:p>
    <w:p w14:paraId="0F3AFBAD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дату проведения конкурса;</w:t>
      </w:r>
    </w:p>
    <w:p w14:paraId="64D5E739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подпись Председателя жюри;</w:t>
      </w:r>
    </w:p>
    <w:p w14:paraId="7D146B91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печать (штамп) конкурса;</w:t>
      </w:r>
    </w:p>
    <w:p w14:paraId="136F8F2B" w14:textId="77777777" w:rsidR="00CE17CD" w:rsidRPr="00CE17CD" w:rsidRDefault="00CE17CD" w:rsidP="00CE17CD">
      <w:pPr>
        <w:numPr>
          <w:ilvl w:val="0"/>
          <w:numId w:val="9"/>
        </w:numPr>
        <w:spacing w:after="0" w:line="236" w:lineRule="auto"/>
        <w:ind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номер удостоверения и номер медали.</w:t>
      </w:r>
    </w:p>
    <w:p w14:paraId="39D410E8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Статуэтка содержит:</w:t>
      </w:r>
    </w:p>
    <w:p w14:paraId="1799552C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•           название конкурса;</w:t>
      </w:r>
    </w:p>
    <w:p w14:paraId="706537FF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•</w:t>
      </w: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  <w:t xml:space="preserve">результат участия в конкурсе: победитель (1, 2, 3 место), </w:t>
      </w:r>
      <w:proofErr w:type="gramStart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лауреат,   </w:t>
      </w:r>
      <w:proofErr w:type="gramEnd"/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участник;</w:t>
      </w:r>
    </w:p>
    <w:p w14:paraId="7622289F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•</w:t>
      </w: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  <w:t>дату проведения конкурса;</w:t>
      </w:r>
    </w:p>
    <w:p w14:paraId="177D46B0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>•</w:t>
      </w:r>
      <w:r w:rsidRPr="00CE17CD">
        <w:rPr>
          <w:rFonts w:ascii="Times New Roman" w:hAnsi="Times New Roman"/>
          <w:color w:val="000000"/>
          <w:sz w:val="24"/>
          <w:szCs w:val="24"/>
          <w:lang w:val="ru-RU" w:eastAsia="ru-RU"/>
        </w:rPr>
        <w:tab/>
        <w:t>ФИО участника.</w:t>
      </w:r>
    </w:p>
    <w:p w14:paraId="3C0D8935" w14:textId="77777777" w:rsidR="00CE17CD" w:rsidRPr="00CE17CD" w:rsidRDefault="00CE17CD" w:rsidP="00CE17CD">
      <w:pPr>
        <w:spacing w:after="0" w:line="236" w:lineRule="auto"/>
        <w:ind w:left="260" w:right="106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6E5583BA" w14:textId="77777777" w:rsidR="00CE17CD" w:rsidRPr="00CE17CD" w:rsidRDefault="00CE17CD" w:rsidP="00CE17CD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E17CD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61AB6FBA" w14:textId="77777777" w:rsidR="0096505C" w:rsidRPr="001E1BF0" w:rsidRDefault="0096505C" w:rsidP="0096505C">
      <w:pPr>
        <w:spacing w:after="0" w:line="236" w:lineRule="auto"/>
        <w:ind w:left="260" w:right="1060"/>
        <w:rPr>
          <w:rFonts w:ascii="Times New Roman" w:hAnsi="Times New Roman"/>
          <w:sz w:val="24"/>
          <w:szCs w:val="24"/>
          <w:lang w:val="ru-RU" w:eastAsia="ru-RU"/>
        </w:rPr>
      </w:pPr>
    </w:p>
    <w:p w14:paraId="08EA27D6" w14:textId="77777777" w:rsidR="0096505C" w:rsidRPr="001E1BF0" w:rsidRDefault="0096505C" w:rsidP="0096505C">
      <w:pPr>
        <w:spacing w:after="0" w:line="282" w:lineRule="exact"/>
        <w:rPr>
          <w:rFonts w:ascii="Times New Roman" w:hAnsi="Times New Roman"/>
          <w:sz w:val="24"/>
          <w:szCs w:val="24"/>
          <w:lang w:val="ru-RU" w:eastAsia="ru-RU"/>
        </w:rPr>
      </w:pPr>
    </w:p>
    <w:p w14:paraId="1A06FA7C" w14:textId="77777777" w:rsidR="0096505C" w:rsidRPr="001E1BF0" w:rsidRDefault="0096505C" w:rsidP="0096505C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 w:rsidRPr="001E1BF0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314557" w14:paraId="25FA987A" w14:textId="77777777" w:rsidTr="008007D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344D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участия</w:t>
            </w:r>
            <w:proofErr w:type="spellEnd"/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2BDD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организационного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взноса</w:t>
            </w:r>
            <w:proofErr w:type="spellEnd"/>
          </w:p>
        </w:tc>
      </w:tr>
      <w:tr w:rsidR="00314557" w14:paraId="790D6CF0" w14:textId="77777777" w:rsidTr="008007D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35F9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4708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рубли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D2E0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тенге</w:t>
            </w:r>
            <w:proofErr w:type="spell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B477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  <w:proofErr w:type="spellEnd"/>
          </w:p>
          <w:p w14:paraId="7C4611F1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4D27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гривна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9BB9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рубли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D7C7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сомы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E9B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3947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A0E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</w:t>
            </w:r>
            <w:proofErr w:type="spellEnd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кроны</w:t>
            </w:r>
            <w:proofErr w:type="spellEnd"/>
          </w:p>
        </w:tc>
      </w:tr>
      <w:tr w:rsidR="00314557" w14:paraId="1084EA70" w14:textId="77777777" w:rsidTr="008007D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3BE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диплом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0655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300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разработку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C1CB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7D8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B79B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  <w:p w14:paraId="23909B4A" w14:textId="77777777" w:rsidR="00314557" w:rsidRPr="009D341B" w:rsidRDefault="00314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7DA22186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01F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7844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A05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23EC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CC2F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314557" w14:paraId="77D92824" w14:textId="77777777" w:rsidTr="008007D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897A" w14:textId="77777777" w:rsidR="00314557" w:rsidRP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314557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EF68" w14:textId="77777777" w:rsidR="00314557" w:rsidRDefault="00106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="00314557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00 </w:t>
            </w:r>
            <w:proofErr w:type="spellStart"/>
            <w:r w:rsidR="00314557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руб</w:t>
            </w:r>
            <w:proofErr w:type="spellEnd"/>
            <w:r w:rsidR="00314557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1357" w14:textId="77777777" w:rsidR="00314557" w:rsidRDefault="00106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</w:t>
            </w:r>
            <w:r w:rsidR="00314557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D109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3DC9" w14:textId="77777777" w:rsidR="00314557" w:rsidRPr="00106CCC" w:rsidRDefault="00106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F0A2" w14:textId="77777777" w:rsidR="00314557" w:rsidRPr="00106CCC" w:rsidRDefault="00106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3B90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CC72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EFAF" w14:textId="77777777" w:rsidR="00314557" w:rsidRPr="00106CCC" w:rsidRDefault="00106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BDE1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314557" w14:paraId="2D28BF9A" w14:textId="77777777" w:rsidTr="008007D3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F140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статуэтка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0DF9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EE9C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B8E6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54DB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0E6E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66A2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1211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FF60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E09C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314557" w14:paraId="68575A21" w14:textId="77777777" w:rsidTr="0031455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4540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549B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400 </w:t>
            </w: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AC87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984C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92F8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1B92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83F5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38A1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3E3F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D4D9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314557" w14:paraId="7B8E49D6" w14:textId="77777777" w:rsidTr="0031455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80E5" w14:textId="77777777" w:rsidR="00314557" w:rsidRDefault="00314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Печатный</w:t>
            </w:r>
            <w:proofErr w:type="spellEnd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сборник</w:t>
            </w:r>
            <w:proofErr w:type="spellEnd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почтовый</w:t>
            </w:r>
            <w:proofErr w:type="spellEnd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перевод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DA63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2000 </w:t>
            </w:r>
            <w:proofErr w:type="spellStart"/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D1EC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08ED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3CCC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29A3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2FA6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08D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549F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119A" w14:textId="77777777" w:rsidR="00314557" w:rsidRPr="009D341B" w:rsidRDefault="003145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D341B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1CB3918D" w14:textId="77777777" w:rsidR="0096505C" w:rsidRPr="001E1BF0" w:rsidRDefault="0096505C" w:rsidP="009650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17365D"/>
          <w:sz w:val="24"/>
          <w:szCs w:val="24"/>
        </w:rPr>
      </w:pPr>
    </w:p>
    <w:p w14:paraId="2FE39CF9" w14:textId="77777777" w:rsidR="0096505C" w:rsidRPr="001E1BF0" w:rsidRDefault="0096505C" w:rsidP="009650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0"/>
          <w:szCs w:val="20"/>
          <w:lang w:val="ru-RU"/>
        </w:rPr>
      </w:pPr>
    </w:p>
    <w:p w14:paraId="4A09D2A0" w14:textId="77777777" w:rsidR="0096505C" w:rsidRPr="001E1BF0" w:rsidRDefault="0096505C" w:rsidP="00D364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1E1BF0">
        <w:rPr>
          <w:rFonts w:ascii="Times New Roman" w:hAnsi="Times New Roman"/>
          <w:sz w:val="24"/>
          <w:szCs w:val="24"/>
          <w:lang w:val="ru-RU" w:eastAsia="ru-RU"/>
        </w:rPr>
        <w:t>рублей,  4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0</w:t>
      </w:r>
      <w:proofErr w:type="gramEnd"/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 xml:space="preserve"> гривен, 50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0 тенге, 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3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000 тугров, 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 бел.руб.  за каждого следующего автора.</w:t>
      </w:r>
    </w:p>
    <w:p w14:paraId="75E2199D" w14:textId="77777777" w:rsidR="0096505C" w:rsidRPr="001E1BF0" w:rsidRDefault="0096505C" w:rsidP="00D364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sz w:val="24"/>
          <w:szCs w:val="24"/>
          <w:lang w:val="ru-RU" w:eastAsia="ru-RU"/>
        </w:rPr>
        <w:t>*Если от одной организации от 5 до 7 работ, то оргвзнос составит за одну работу : 1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0 рублей, 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8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>00 тенге, 6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0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 гривен, 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5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 xml:space="preserve">000 тугров, </w:t>
      </w:r>
      <w:r w:rsidR="005F27C9" w:rsidRPr="001E1BF0">
        <w:rPr>
          <w:rFonts w:ascii="Times New Roman" w:hAnsi="Times New Roman"/>
          <w:sz w:val="24"/>
          <w:szCs w:val="24"/>
          <w:lang w:val="ru-RU" w:eastAsia="ru-RU"/>
        </w:rPr>
        <w:t>3</w:t>
      </w:r>
      <w:r w:rsidRPr="001E1BF0">
        <w:rPr>
          <w:rFonts w:ascii="Times New Roman" w:hAnsi="Times New Roman"/>
          <w:sz w:val="24"/>
          <w:szCs w:val="24"/>
          <w:lang w:val="ru-RU" w:eastAsia="ru-RU"/>
        </w:rPr>
        <w:t>,5 бел. руб. за одну работу, от 8   работ  оргвзнос составит за одну работу: 120 рублей, 46 гривны, 600  тенге, 4000 тугров,  3 бел. руб..</w:t>
      </w:r>
    </w:p>
    <w:p w14:paraId="7DFDA5E6" w14:textId="77777777" w:rsidR="0096505C" w:rsidRPr="001E1BF0" w:rsidRDefault="0096505C" w:rsidP="0096505C">
      <w:pPr>
        <w:spacing w:after="0" w:line="281" w:lineRule="exact"/>
        <w:rPr>
          <w:rFonts w:ascii="Times New Roman" w:hAnsi="Times New Roman"/>
          <w:sz w:val="24"/>
          <w:szCs w:val="24"/>
          <w:lang w:val="ru-RU" w:eastAsia="ru-RU"/>
        </w:rPr>
      </w:pPr>
    </w:p>
    <w:p w14:paraId="06D27127" w14:textId="77777777" w:rsidR="00347B71" w:rsidRPr="001E1BF0" w:rsidRDefault="00347B71" w:rsidP="00C24F81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/>
          <w:b/>
          <w:i/>
          <w:sz w:val="24"/>
          <w:szCs w:val="24"/>
          <w:lang w:val="ru-RU"/>
        </w:rPr>
        <w:sectPr w:rsidR="00347B71" w:rsidRPr="001E1BF0" w:rsidSect="00D364FD">
          <w:pgSz w:w="11900" w:h="16838"/>
          <w:pgMar w:top="1100" w:right="840" w:bottom="956" w:left="1700" w:header="720" w:footer="720" w:gutter="0"/>
          <w:cols w:space="720" w:equalWidth="0">
            <w:col w:w="9360"/>
          </w:cols>
          <w:noEndnote/>
        </w:sectPr>
      </w:pPr>
    </w:p>
    <w:p w14:paraId="524B9DBD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186" w:lineRule="exact"/>
        <w:rPr>
          <w:rFonts w:ascii="Times New Roman" w:hAnsi="Times New Roman"/>
          <w:sz w:val="24"/>
          <w:szCs w:val="24"/>
          <w:lang w:val="ru-RU"/>
        </w:rPr>
      </w:pPr>
    </w:p>
    <w:p w14:paraId="39EF3AD2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</w:p>
    <w:p w14:paraId="29B057FE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6D2C6C9C" w14:textId="77777777" w:rsidR="00FE2A85" w:rsidRPr="001E1BF0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1E1BF0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5C4F857F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71C13778" w14:textId="77777777" w:rsidR="00FE2A85" w:rsidRPr="001E1BF0" w:rsidRDefault="00EA555B" w:rsidP="001E1B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E1BF0">
        <w:rPr>
          <w:rFonts w:ascii="Times New Roman" w:hAnsi="Times New Roman"/>
          <w:b/>
          <w:bCs/>
          <w:sz w:val="24"/>
          <w:szCs w:val="24"/>
          <w:lang w:val="ru-RU"/>
        </w:rPr>
        <w:t xml:space="preserve">Заявка на участие в конкурсе </w:t>
      </w:r>
      <w:r w:rsidR="00373B1F" w:rsidRPr="001E1BF0">
        <w:rPr>
          <w:rFonts w:ascii="Times New Roman" w:hAnsi="Times New Roman"/>
          <w:b/>
          <w:bCs/>
          <w:sz w:val="24"/>
          <w:szCs w:val="24"/>
          <w:lang w:val="ru-RU"/>
        </w:rPr>
        <w:t>рисунка и декоративно-прикладного творчества «</w:t>
      </w:r>
      <w:r w:rsidR="00CD5092">
        <w:rPr>
          <w:rFonts w:ascii="Times New Roman" w:hAnsi="Times New Roman"/>
          <w:b/>
          <w:bCs/>
          <w:sz w:val="24"/>
          <w:szCs w:val="24"/>
          <w:lang w:val="ru-RU"/>
        </w:rPr>
        <w:t>Я творю</w:t>
      </w:r>
      <w:r w:rsidR="00373B1F" w:rsidRPr="001E1BF0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14:paraId="1C79EABC" w14:textId="77777777" w:rsidR="00FE2A85" w:rsidRPr="001E1BF0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1E1BF0">
        <w:rPr>
          <w:rFonts w:ascii="Times New Roman" w:hAnsi="Times New Roman"/>
          <w:sz w:val="24"/>
          <w:szCs w:val="24"/>
        </w:rPr>
        <w:t>(</w:t>
      </w:r>
      <w:proofErr w:type="spellStart"/>
      <w:r w:rsidRPr="001E1BF0">
        <w:rPr>
          <w:rFonts w:ascii="Times New Roman" w:hAnsi="Times New Roman"/>
          <w:sz w:val="24"/>
          <w:szCs w:val="24"/>
        </w:rPr>
        <w:t>заполняется</w:t>
      </w:r>
      <w:proofErr w:type="spellEnd"/>
      <w:r w:rsidR="00D364F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E1BF0">
        <w:rPr>
          <w:rFonts w:ascii="Times New Roman" w:hAnsi="Times New Roman"/>
          <w:sz w:val="24"/>
          <w:szCs w:val="24"/>
        </w:rPr>
        <w:t>на</w:t>
      </w:r>
      <w:proofErr w:type="spellEnd"/>
      <w:r w:rsidR="00D364F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E1BF0">
        <w:rPr>
          <w:rFonts w:ascii="Times New Roman" w:hAnsi="Times New Roman"/>
          <w:sz w:val="24"/>
          <w:szCs w:val="24"/>
        </w:rPr>
        <w:t>каждого</w:t>
      </w:r>
      <w:proofErr w:type="spellEnd"/>
      <w:r w:rsidR="00D364F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E1BF0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1E1BF0">
        <w:rPr>
          <w:rFonts w:ascii="Times New Roman" w:hAnsi="Times New Roman"/>
          <w:sz w:val="24"/>
          <w:szCs w:val="24"/>
        </w:rPr>
        <w:t>)</w:t>
      </w:r>
    </w:p>
    <w:p w14:paraId="0C2EF6C2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00BD1665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110D0B8" w14:textId="77777777" w:rsidR="00FE2A85" w:rsidRPr="00106CCC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106CCC" w:rsidRPr="00341D64" w14:paraId="7EB83B31" w14:textId="77777777" w:rsidTr="009D341B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D240D3F" w14:textId="77777777" w:rsidR="00106CCC" w:rsidRPr="00E02148" w:rsidRDefault="00106CCC" w:rsidP="009D341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1CE634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341D64" w14:paraId="403B981C" w14:textId="77777777" w:rsidTr="009D341B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C3D2FD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22E6A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06CCC" w:rsidRPr="009D341B" w14:paraId="608B4F6C" w14:textId="77777777" w:rsidTr="009D341B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4750E6" w14:textId="77777777" w:rsidR="00106CCC" w:rsidRPr="00E02148" w:rsidRDefault="00106CCC" w:rsidP="009D341B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76284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9D341B" w14:paraId="2C0713B1" w14:textId="77777777" w:rsidTr="009D341B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72CA89" w14:textId="77777777" w:rsidR="00106CCC" w:rsidRPr="00E02148" w:rsidRDefault="00106CCC" w:rsidP="009D341B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DD0BD9D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341D64" w14:paraId="05B4778B" w14:textId="77777777" w:rsidTr="009D341B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8B371B" w14:textId="77777777" w:rsidR="00106CCC" w:rsidRPr="00E02148" w:rsidRDefault="00106CCC" w:rsidP="009D341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</w:t>
            </w:r>
            <w:proofErr w:type="spellStart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mail</w:t>
            </w:r>
            <w:proofErr w:type="spellEnd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5CDDD6D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06CCC" w:rsidRPr="00341D64" w14:paraId="4D87536E" w14:textId="77777777" w:rsidTr="009D341B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5AB3E8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4D61F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106CCC" w:rsidRPr="00E02148" w14:paraId="5B17836C" w14:textId="77777777" w:rsidTr="009D341B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9879A7" w14:textId="77777777" w:rsidR="00106CCC" w:rsidRPr="00E02148" w:rsidRDefault="00106CCC" w:rsidP="009D341B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7FDB95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BF1D67" w14:paraId="24BD10B9" w14:textId="77777777" w:rsidTr="009D341B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19AB17" w14:textId="77777777" w:rsidR="00106CCC" w:rsidRPr="00E02148" w:rsidRDefault="00106CCC" w:rsidP="009D341B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55790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BF1D67" w14:paraId="694585D7" w14:textId="77777777" w:rsidTr="009D341B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3741C8" w14:textId="77777777" w:rsidR="00106CCC" w:rsidRPr="00E02148" w:rsidRDefault="00106CCC" w:rsidP="00106CCC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56E34E73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BF1D67" w14:paraId="3E2B6CA8" w14:textId="77777777" w:rsidTr="009D341B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2C70CF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077A9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106CCC" w:rsidRPr="00341D64" w14:paraId="727FA0BC" w14:textId="77777777" w:rsidTr="009D341B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F42FD7" w14:textId="77777777" w:rsidR="00106CCC" w:rsidRPr="00E02148" w:rsidRDefault="00106CCC" w:rsidP="009D341B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Почтовый адрес ФИО получателя медали,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</w:t>
            </w:r>
            <w:proofErr w:type="gramEnd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C1789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E02148" w14:paraId="57BAFEF5" w14:textId="77777777" w:rsidTr="009D341B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462E74" w14:textId="77777777" w:rsidR="00106CCC" w:rsidRPr="00E02148" w:rsidRDefault="00106CCC" w:rsidP="009D341B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0F02F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E02148" w14:paraId="23B1A8C3" w14:textId="77777777" w:rsidTr="009D341B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D3EC93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788A3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E02148" w14:paraId="34E845EB" w14:textId="77777777" w:rsidTr="009D341B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A4089E" w14:textId="77777777" w:rsidR="00106CCC" w:rsidRPr="00E02148" w:rsidRDefault="00106CCC" w:rsidP="009D341B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B960D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E02148" w14:paraId="412BC3D7" w14:textId="77777777" w:rsidTr="009D341B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CF1001" w14:textId="77777777" w:rsidR="00106CCC" w:rsidRPr="00E02148" w:rsidRDefault="00106CCC" w:rsidP="009D341B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5C2B8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106CCC" w:rsidRPr="00341D64" w14:paraId="40E0C6BB" w14:textId="77777777" w:rsidTr="009D341B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4F562" w14:textId="77777777" w:rsidR="00106CCC" w:rsidRPr="00F11EAB" w:rsidRDefault="00106CCC" w:rsidP="009D341B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Организационный взнос (сумма, дата и </w:t>
            </w:r>
            <w:proofErr w:type="spellStart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способоплаты</w:t>
            </w:r>
            <w:proofErr w:type="spellEnd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</w:p>
          <w:p w14:paraId="2446881F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341D64" w14:paraId="70C4B783" w14:textId="77777777" w:rsidTr="009D341B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A34D9FD" w14:textId="77777777" w:rsidR="00106CCC" w:rsidRPr="00E02148" w:rsidRDefault="00106CCC" w:rsidP="00106CCC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89B8186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06CCC" w:rsidRPr="00E02148" w14:paraId="0E86C3A7" w14:textId="77777777" w:rsidTr="009D341B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5C10185" w14:textId="77777777" w:rsidR="00106CCC" w:rsidRPr="00E02148" w:rsidRDefault="00106CCC" w:rsidP="00106CCC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18641892" w14:textId="77777777" w:rsidR="00106CCC" w:rsidRPr="00E02148" w:rsidRDefault="00106CCC" w:rsidP="009D341B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30F56EE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06CCC" w:rsidRPr="00E02148" w14:paraId="636FD2C1" w14:textId="77777777" w:rsidTr="009D341B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30C9351" w14:textId="77777777" w:rsidR="00106CCC" w:rsidRPr="00E02148" w:rsidRDefault="00106CCC" w:rsidP="00106CCC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47C665C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06CCC" w:rsidRPr="00E02148" w14:paraId="66DDE853" w14:textId="77777777" w:rsidTr="009D341B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F50F5A" w14:textId="77777777" w:rsidR="00106CCC" w:rsidRPr="00E02148" w:rsidRDefault="00106CCC" w:rsidP="009D341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AD658" w14:textId="77777777" w:rsidR="00106CCC" w:rsidRPr="00E02148" w:rsidRDefault="00106CCC" w:rsidP="009D341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106CCC" w:rsidRPr="00341D64" w14:paraId="05DF3C8A" w14:textId="77777777" w:rsidTr="009D341B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26A9D1" w14:textId="77777777" w:rsidR="00106CCC" w:rsidRPr="00E02148" w:rsidRDefault="00106CCC" w:rsidP="009D341B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84DA5D1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6CCC" w:rsidRPr="00341D64" w14:paraId="1DF2C167" w14:textId="77777777" w:rsidTr="009D341B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22260A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A3869" w14:textId="77777777" w:rsidR="00106CCC" w:rsidRPr="00E02148" w:rsidRDefault="00106CCC" w:rsidP="009D3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04F25B2C" w14:textId="77777777" w:rsidR="00106CCC" w:rsidRDefault="00106CCC" w:rsidP="00106C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0A056C9" w14:textId="77777777" w:rsidR="00FE2A85" w:rsidRPr="001E1BF0" w:rsidRDefault="00EA555B" w:rsidP="00106C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E1BF0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022E58E1" w14:textId="77777777" w:rsidR="00246C18" w:rsidRPr="001E1BF0" w:rsidRDefault="00EA555B" w:rsidP="00106C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1BF0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proofErr w:type="spellStart"/>
      <w:r w:rsidRPr="001E1BF0">
        <w:rPr>
          <w:rFonts w:ascii="Times New Roman" w:hAnsi="Times New Roman"/>
          <w:b/>
          <w:bCs/>
          <w:sz w:val="24"/>
          <w:szCs w:val="24"/>
        </w:rPr>
        <w:t>VisaQiwiWallet</w:t>
      </w:r>
      <w:proofErr w:type="spellEnd"/>
      <w:r w:rsidRPr="001E1BF0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>.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106CCC" w:rsidRPr="00C425CE" w14:paraId="5C9A80F4" w14:textId="77777777" w:rsidTr="009D341B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146CE1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bookmarkStart w:id="1" w:name="page5"/>
            <w:bookmarkEnd w:id="1"/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A1D5F8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  <w:proofErr w:type="spellEnd"/>
          </w:p>
        </w:tc>
      </w:tr>
      <w:tr w:rsidR="00106CCC" w:rsidRPr="00C425CE" w14:paraId="68CC81FE" w14:textId="77777777" w:rsidTr="009D341B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520634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C4D282" w14:textId="77777777" w:rsidR="00106CCC" w:rsidRPr="00E61D3D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</w:t>
            </w:r>
            <w:proofErr w:type="spellStart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Светлана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Николаевна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Ю.) </w:t>
            </w:r>
          </w:p>
        </w:tc>
      </w:tr>
      <w:tr w:rsidR="00106CCC" w:rsidRPr="00C425CE" w14:paraId="25CB1043" w14:textId="77777777" w:rsidTr="009D341B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A3D308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Visa 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Qiwi</w:t>
            </w:r>
            <w:proofErr w:type="spellEnd"/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E380A6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106CCC" w:rsidRPr="00C425CE" w14:paraId="4D6E2520" w14:textId="77777777" w:rsidTr="009D341B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B9767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proofErr w:type="spell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</w:t>
            </w:r>
            <w:proofErr w:type="spellEnd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(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Viza</w:t>
            </w:r>
            <w:proofErr w:type="spellEnd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4C0B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Александр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Дмитриевич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Ю.)</w:t>
            </w:r>
          </w:p>
        </w:tc>
      </w:tr>
      <w:tr w:rsidR="00106CCC" w:rsidRPr="00C425CE" w14:paraId="716BCFEC" w14:textId="77777777" w:rsidTr="009D341B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32261" w14:textId="77777777" w:rsidR="00106CCC" w:rsidRPr="00C425CE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proofErr w:type="spell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</w:t>
            </w:r>
            <w:proofErr w:type="spellEnd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(</w:t>
            </w:r>
            <w:proofErr w:type="spellStart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Мир</w:t>
            </w:r>
            <w:proofErr w:type="spellEnd"/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AB057" w14:textId="77777777" w:rsidR="00106CCC" w:rsidRPr="00E61D3D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Светлана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Николаевна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Ю.) (02/23)</w:t>
            </w:r>
          </w:p>
        </w:tc>
      </w:tr>
      <w:tr w:rsidR="00106CCC" w:rsidRPr="00341D64" w14:paraId="4E6F932B" w14:textId="77777777" w:rsidTr="009D341B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4742A" w14:textId="77777777" w:rsidR="00106CCC" w:rsidRPr="009B5206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</w:t>
            </w:r>
            <w:proofErr w:type="spell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Деньги</w:t>
            </w:r>
            <w:proofErr w:type="spell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</w:t>
            </w:r>
            <w:proofErr w:type="gram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94A99" w14:textId="77777777" w:rsidR="00106CCC" w:rsidRPr="00BB0C5B" w:rsidRDefault="00106CCC" w:rsidP="009D341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  <w:proofErr w:type="spellEnd"/>
          </w:p>
        </w:tc>
      </w:tr>
    </w:tbl>
    <w:p w14:paraId="296DAC51" w14:textId="77777777" w:rsidR="0042298B" w:rsidRPr="001E1BF0" w:rsidRDefault="0042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F787524" w14:textId="77777777" w:rsidR="0042298B" w:rsidRPr="001E1BF0" w:rsidRDefault="0042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7B32DE7C" w14:textId="77777777" w:rsidR="00FE2A85" w:rsidRPr="001E1BF0" w:rsidRDefault="00DD1E10" w:rsidP="00106CCC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1E1BF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  <w:r w:rsidR="00106CC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98E375A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FEE5EBA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46B4AFAE" w14:textId="77777777" w:rsidR="00FE2A85" w:rsidRPr="001E1BF0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1E1BF0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1CC48333" w14:textId="77777777" w:rsidR="00FE2A85" w:rsidRPr="001E1BF0" w:rsidRDefault="00FE2A8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14:paraId="39E9FEF7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1E1BF0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60E70F7D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1B4A0C5F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02C969D0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proofErr w:type="spellStart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Československáobchodníbanka</w:t>
      </w:r>
      <w:proofErr w:type="spellEnd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, a. </w:t>
      </w:r>
      <w:proofErr w:type="gramStart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s.</w:t>
      </w:r>
      <w:r w:rsidRPr="001E1BF0">
        <w:rPr>
          <w:rFonts w:ascii="Times New Roman" w:eastAsia="Calibri" w:hAnsi="Times New Roman"/>
          <w:color w:val="000000"/>
          <w:sz w:val="24"/>
          <w:szCs w:val="24"/>
        </w:rPr>
        <w:t>.</w:t>
      </w:r>
      <w:proofErr w:type="gramEnd"/>
    </w:p>
    <w:p w14:paraId="03ED071D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proofErr w:type="spellStart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</w:t>
      </w:r>
      <w:proofErr w:type="spellEnd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333/150, 150 57 Praha 5</w:t>
      </w:r>
    </w:p>
    <w:p w14:paraId="3736A001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VILLA FLORA </w:t>
      </w:r>
      <w:proofErr w:type="spellStart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s.r.o</w:t>
      </w:r>
      <w:proofErr w:type="spellEnd"/>
    </w:p>
    <w:p w14:paraId="45A5273C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proofErr w:type="spellStart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Masarykovatřida</w:t>
      </w:r>
      <w:proofErr w:type="spellEnd"/>
      <w:r w:rsidRPr="001E1BF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668/29, Teplice, 415 01 Czech Republic</w:t>
      </w:r>
      <w:r w:rsidRPr="001E1BF0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6BDF1464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681E3A3C" w14:textId="77777777" w:rsidR="0063207D" w:rsidRPr="001E1BF0" w:rsidRDefault="0063207D" w:rsidP="006320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E1BF0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6AACFE04" w14:textId="77777777" w:rsidR="00FE2A85" w:rsidRPr="00DD67FB" w:rsidRDefault="00FE2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99C0B7" w14:textId="77777777" w:rsidR="00DD67FB" w:rsidRPr="00DD40BC" w:rsidRDefault="00DD67FB" w:rsidP="00DD6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14:paraId="6A82D71D" w14:textId="77777777" w:rsidR="00DD67FB" w:rsidRPr="00DD40BC" w:rsidRDefault="00DD67FB" w:rsidP="00DD6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14:paraId="38835AF0" w14:textId="77777777" w:rsidR="00DD67FB" w:rsidRPr="00DD40BC" w:rsidRDefault="00DD67FB" w:rsidP="00DD6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14:paraId="22447624" w14:textId="77777777" w:rsidR="00DD67FB" w:rsidRPr="00DD67FB" w:rsidRDefault="00DD67FB" w:rsidP="00DD6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</w:p>
    <w:p w14:paraId="37750B76" w14:textId="77777777" w:rsidR="00DD67FB" w:rsidRPr="00DD67FB" w:rsidRDefault="00DD67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DD67FB" w:rsidRPr="00DD67FB" w:rsidSect="00D364FD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20BB5"/>
    <w:multiLevelType w:val="hybridMultilevel"/>
    <w:tmpl w:val="968AC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A72CDD"/>
    <w:multiLevelType w:val="hybridMultilevel"/>
    <w:tmpl w:val="D1F077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B46B4D"/>
    <w:multiLevelType w:val="hybridMultilevel"/>
    <w:tmpl w:val="4F189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4375C"/>
    <w:multiLevelType w:val="hybridMultilevel"/>
    <w:tmpl w:val="15F6CA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F2BAB"/>
    <w:multiLevelType w:val="hybridMultilevel"/>
    <w:tmpl w:val="FF2850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15"/>
  </w:num>
  <w:num w:numId="10">
    <w:abstractNumId w:val="12"/>
  </w:num>
  <w:num w:numId="11">
    <w:abstractNumId w:val="9"/>
  </w:num>
  <w:num w:numId="12">
    <w:abstractNumId w:val="5"/>
  </w:num>
  <w:num w:numId="13">
    <w:abstractNumId w:val="8"/>
  </w:num>
  <w:num w:numId="14">
    <w:abstractNumId w:val="14"/>
  </w:num>
  <w:num w:numId="15">
    <w:abstractNumId w:val="7"/>
  </w:num>
  <w:num w:numId="16">
    <w:abstractNumId w:val="10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4FD"/>
    <w:rsid w:val="00071861"/>
    <w:rsid w:val="000A3166"/>
    <w:rsid w:val="00106CCC"/>
    <w:rsid w:val="00111A6F"/>
    <w:rsid w:val="00192040"/>
    <w:rsid w:val="001E1BF0"/>
    <w:rsid w:val="001E7A2A"/>
    <w:rsid w:val="00216D3C"/>
    <w:rsid w:val="00236FA1"/>
    <w:rsid w:val="00246C18"/>
    <w:rsid w:val="002B037B"/>
    <w:rsid w:val="002D0B2E"/>
    <w:rsid w:val="002D5005"/>
    <w:rsid w:val="002E00E3"/>
    <w:rsid w:val="00314557"/>
    <w:rsid w:val="00341D64"/>
    <w:rsid w:val="00347B71"/>
    <w:rsid w:val="00356177"/>
    <w:rsid w:val="00373B1F"/>
    <w:rsid w:val="0038178D"/>
    <w:rsid w:val="003910FC"/>
    <w:rsid w:val="003A608F"/>
    <w:rsid w:val="0042298B"/>
    <w:rsid w:val="004323CC"/>
    <w:rsid w:val="00466DAE"/>
    <w:rsid w:val="004C5637"/>
    <w:rsid w:val="00501571"/>
    <w:rsid w:val="00502E6F"/>
    <w:rsid w:val="00546C4D"/>
    <w:rsid w:val="00580676"/>
    <w:rsid w:val="005B2740"/>
    <w:rsid w:val="005C6C6F"/>
    <w:rsid w:val="005D128B"/>
    <w:rsid w:val="005E451E"/>
    <w:rsid w:val="005F27C9"/>
    <w:rsid w:val="0063207D"/>
    <w:rsid w:val="00634816"/>
    <w:rsid w:val="00637C8C"/>
    <w:rsid w:val="00645836"/>
    <w:rsid w:val="00663856"/>
    <w:rsid w:val="006B273D"/>
    <w:rsid w:val="006F62FE"/>
    <w:rsid w:val="007109FC"/>
    <w:rsid w:val="0071716E"/>
    <w:rsid w:val="00725269"/>
    <w:rsid w:val="00745606"/>
    <w:rsid w:val="00761432"/>
    <w:rsid w:val="007D06CD"/>
    <w:rsid w:val="008007D3"/>
    <w:rsid w:val="00880A4B"/>
    <w:rsid w:val="0089134C"/>
    <w:rsid w:val="008B2A51"/>
    <w:rsid w:val="008F70E4"/>
    <w:rsid w:val="009529F0"/>
    <w:rsid w:val="00957651"/>
    <w:rsid w:val="00957992"/>
    <w:rsid w:val="0096505C"/>
    <w:rsid w:val="009A591D"/>
    <w:rsid w:val="009D341B"/>
    <w:rsid w:val="00A07EC4"/>
    <w:rsid w:val="00A25459"/>
    <w:rsid w:val="00A442E8"/>
    <w:rsid w:val="00A53F01"/>
    <w:rsid w:val="00AD5456"/>
    <w:rsid w:val="00AE3995"/>
    <w:rsid w:val="00B571E5"/>
    <w:rsid w:val="00B776F8"/>
    <w:rsid w:val="00B77FB6"/>
    <w:rsid w:val="00C04BC4"/>
    <w:rsid w:val="00C17BEA"/>
    <w:rsid w:val="00C24F81"/>
    <w:rsid w:val="00C32224"/>
    <w:rsid w:val="00C40B67"/>
    <w:rsid w:val="00C94342"/>
    <w:rsid w:val="00CC04FD"/>
    <w:rsid w:val="00CC5E3A"/>
    <w:rsid w:val="00CD5092"/>
    <w:rsid w:val="00CE17CD"/>
    <w:rsid w:val="00D1755D"/>
    <w:rsid w:val="00D20D0B"/>
    <w:rsid w:val="00D364FD"/>
    <w:rsid w:val="00D4402D"/>
    <w:rsid w:val="00D87CCF"/>
    <w:rsid w:val="00DD1E10"/>
    <w:rsid w:val="00DD27AF"/>
    <w:rsid w:val="00DD40BC"/>
    <w:rsid w:val="00DD67FB"/>
    <w:rsid w:val="00DE1AF1"/>
    <w:rsid w:val="00E900ED"/>
    <w:rsid w:val="00EA555B"/>
    <w:rsid w:val="00F85A0A"/>
    <w:rsid w:val="00FA5303"/>
    <w:rsid w:val="00FE2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f9"/>
    </o:shapedefaults>
    <o:shapelayout v:ext="edit">
      <o:idmap v:ext="edit" data="1"/>
    </o:shapelayout>
  </w:shapeDefaults>
  <w:decimalSymbol w:val=","/>
  <w:listSeparator w:val=";"/>
  <w14:docId w14:val="23605FDD"/>
  <w15:chartTrackingRefBased/>
  <w15:docId w15:val="{90267F6D-B583-45CD-9A33-AF05F860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A5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347B7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47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4"/>
    <w:uiPriority w:val="59"/>
    <w:rsid w:val="0096505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next w:val="a5"/>
    <w:uiPriority w:val="99"/>
    <w:semiHidden/>
    <w:unhideWhenUsed/>
    <w:rsid w:val="00D4402D"/>
    <w:rPr>
      <w:rFonts w:ascii="Times New Roman" w:eastAsia="Calibri" w:hAnsi="Times New Roman"/>
      <w:sz w:val="24"/>
      <w:szCs w:val="24"/>
      <w:lang w:val="ru-RU"/>
    </w:rPr>
  </w:style>
  <w:style w:type="paragraph" w:styleId="a5">
    <w:name w:val="Обычный (веб)"/>
    <w:basedOn w:val="a"/>
    <w:uiPriority w:val="99"/>
    <w:semiHidden/>
    <w:unhideWhenUsed/>
    <w:rsid w:val="00D4402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erspektiva.1969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erspektiva.1969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7;&#1086;&#1083;&#1086;&#1078;&#1077;&#1085;&#1080;&#1077;%201%20(&#1088;&#1080;&#1089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13D3055-990F-40D1-B6D4-103B2CB6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положение 1 (рис)</Template>
  <TotalTime>1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7883</CharactersWithSpaces>
  <SharedDoc>false</SharedDoc>
  <HLinks>
    <vt:vector size="12" baseType="variant"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7405596</vt:i4>
      </vt:variant>
      <vt:variant>
        <vt:i4>0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2021-03-08T10:07:00Z</dcterms:created>
  <dcterms:modified xsi:type="dcterms:W3CDTF">2021-03-08T10:07:00Z</dcterms:modified>
</cp:coreProperties>
</file>